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454" w:rsidRDefault="00BA7454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>ПРИЛОЖЕНИЕ</w:t>
      </w:r>
      <w:r w:rsidRPr="00BD5BD9">
        <w:t xml:space="preserve"> № 11</w:t>
      </w:r>
    </w:p>
    <w:p w:rsidR="00BA7454" w:rsidRDefault="00BA7454" w:rsidP="00BD5BD9">
      <w:pPr>
        <w:jc w:val="right"/>
      </w:pPr>
      <w:r>
        <w:t>к решению Думы Ницинского</w:t>
      </w:r>
    </w:p>
    <w:p w:rsidR="00BA7454" w:rsidRPr="00BD5BD9" w:rsidRDefault="00BA7454" w:rsidP="00BD5BD9">
      <w:pPr>
        <w:jc w:val="right"/>
      </w:pPr>
      <w:r>
        <w:t>сельского поселения</w:t>
      </w:r>
    </w:p>
    <w:p w:rsidR="00BA7454" w:rsidRDefault="00BA7454" w:rsidP="00BD5BD9">
      <w:pPr>
        <w:jc w:val="right"/>
      </w:pPr>
      <w:r w:rsidRPr="00BD5BD9">
        <w:t xml:space="preserve">                                                                                            </w:t>
      </w:r>
      <w:r>
        <w:t xml:space="preserve">         от 27</w:t>
      </w:r>
      <w:r w:rsidRPr="00FF5BF5">
        <w:t>.</w:t>
      </w:r>
      <w:r>
        <w:t>12.2016</w:t>
      </w:r>
      <w:r w:rsidRPr="00FF5BF5">
        <w:t xml:space="preserve"> </w:t>
      </w:r>
      <w:r w:rsidRPr="00BD5BD9">
        <w:t>№</w:t>
      </w:r>
      <w:r>
        <w:t xml:space="preserve"> 125</w:t>
      </w:r>
      <w:r w:rsidRPr="00BD5BD9">
        <w:t xml:space="preserve">   </w:t>
      </w:r>
    </w:p>
    <w:p w:rsidR="00BA7454" w:rsidRPr="00BD5BD9" w:rsidRDefault="00BA7454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BA7454" w:rsidRPr="00BD5BD9" w:rsidRDefault="00BA7454" w:rsidP="00BD5BD9">
      <w:pPr>
        <w:jc w:val="center"/>
      </w:pPr>
      <w:r w:rsidRPr="00BD5BD9">
        <w:t>Свод источников внутреннего финансирования</w:t>
      </w:r>
    </w:p>
    <w:p w:rsidR="00BA7454" w:rsidRDefault="00BA7454" w:rsidP="00BD5BD9">
      <w:pPr>
        <w:jc w:val="center"/>
      </w:pPr>
      <w:r w:rsidRPr="00BD5BD9">
        <w:t>дефицита бюджета Ницинского сельского поселения</w:t>
      </w:r>
      <w:r>
        <w:t xml:space="preserve"> в 2017 </w:t>
      </w:r>
      <w:r w:rsidRPr="00BD5BD9">
        <w:t>г</w:t>
      </w:r>
      <w:r>
        <w:t>оду</w:t>
      </w:r>
    </w:p>
    <w:p w:rsidR="00BA7454" w:rsidRPr="00BD5BD9" w:rsidRDefault="00BA7454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536"/>
        <w:gridCol w:w="3433"/>
        <w:gridCol w:w="2061"/>
      </w:tblGrid>
      <w:tr w:rsidR="00BA7454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7E3653">
            <w:pPr>
              <w:jc w:val="center"/>
              <w:rPr>
                <w:b/>
              </w:rPr>
            </w:pPr>
          </w:p>
          <w:p w:rsidR="00BA7454" w:rsidRPr="00BD5BD9" w:rsidRDefault="00BA7454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BA7454" w:rsidRPr="00BD5BD9" w:rsidRDefault="00BA7454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0 01 02 00 00 00 0000 000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BA7454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/>
          <w:p w:rsidR="00BA7454" w:rsidRPr="00BD5BD9" w:rsidRDefault="00BA7454" w:rsidP="00115173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 w:rsidP="00115173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115173">
            <w:pPr>
              <w:jc w:val="right"/>
            </w:pPr>
            <w:r w:rsidRPr="00BD5BD9"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0 01 03 01 00 00 0000 000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  <w:r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115173">
            <w:pPr>
              <w:jc w:val="right"/>
            </w:pPr>
            <w:r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BD5BD9">
            <w:pPr>
              <w:jc w:val="center"/>
              <w:rPr>
                <w:b/>
              </w:rPr>
            </w:pPr>
          </w:p>
          <w:p w:rsidR="00BA7454" w:rsidRPr="00BD5BD9" w:rsidRDefault="00BA7454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0 01 05 00 00 00 0000 000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E86CFA">
            <w:pPr>
              <w:jc w:val="right"/>
            </w:pPr>
            <w:r w:rsidRPr="00BD5BD9">
              <w:t xml:space="preserve">    -1</w:t>
            </w:r>
            <w:r>
              <w:t>9 877,6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C466E2">
            <w:pPr>
              <w:jc w:val="right"/>
            </w:pPr>
            <w:r w:rsidRPr="00BD5BD9">
              <w:t xml:space="preserve">      </w:t>
            </w:r>
            <w:r>
              <w:t>19 877,6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115173">
            <w:pPr>
              <w:jc w:val="right"/>
            </w:pPr>
            <w:r w:rsidRPr="00BD5BD9">
              <w:t xml:space="preserve"> 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0 01 06 04 00 00 0000 000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E86CFA">
            <w:pPr>
              <w:jc w:val="right"/>
            </w:pPr>
            <w:r w:rsidRPr="00BD5BD9">
              <w:t xml:space="preserve">          </w:t>
            </w:r>
            <w:r>
              <w:t>-  900,</w:t>
            </w:r>
            <w:r w:rsidRPr="00BD5BD9"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 w:rsidP="00115173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E86CFA">
            <w:pPr>
              <w:jc w:val="right"/>
            </w:pPr>
            <w:r>
              <w:t xml:space="preserve"> -  900,0</w:t>
            </w:r>
            <w:r w:rsidRPr="00BD5BD9">
              <w:t xml:space="preserve">   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0 01 06 05 00 00 0000 000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123163">
            <w:pPr>
              <w:jc w:val="right"/>
            </w:pPr>
            <w:r w:rsidRPr="00BD5BD9">
              <w:t xml:space="preserve">        </w:t>
            </w:r>
            <w:r>
              <w:t>900,</w:t>
            </w:r>
            <w:r w:rsidRPr="00BD5BD9"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 w:rsidP="00123163">
            <w:pPr>
              <w:jc w:val="center"/>
            </w:pPr>
            <w:r>
              <w:t>00</w:t>
            </w:r>
            <w:r w:rsidRPr="00BD5BD9">
              <w:t>0 01 06 05 00 00 0000 600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115173">
            <w:pPr>
              <w:jc w:val="right"/>
            </w:pPr>
            <w:r>
              <w:t>900,</w:t>
            </w:r>
            <w:r w:rsidRPr="00BD5BD9">
              <w:t>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  <w:r>
              <w:t>00</w:t>
            </w:r>
            <w:r w:rsidRPr="00BD5BD9">
              <w:t>0 01 06 05 00 00 0000 500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>
            <w:pPr>
              <w:jc w:val="center"/>
            </w:pPr>
          </w:p>
          <w:p w:rsidR="00BA7454" w:rsidRPr="00BD5BD9" w:rsidRDefault="00BA7454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BA7454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</w:p>
          <w:p w:rsidR="00BA7454" w:rsidRPr="00BD5BD9" w:rsidRDefault="00BA7454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</w:p>
          <w:p w:rsidR="00BA7454" w:rsidRPr="00BD5BD9" w:rsidRDefault="00BA7454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BA7454" w:rsidRPr="00BD5BD9" w:rsidRDefault="00BA7454" w:rsidP="00642DDF">
      <w:pPr>
        <w:jc w:val="both"/>
      </w:pPr>
    </w:p>
    <w:p w:rsidR="00BA7454" w:rsidRPr="00BD5BD9" w:rsidRDefault="00BA7454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Default="00BA7454" w:rsidP="00EB28D5">
      <w:pPr>
        <w:jc w:val="right"/>
      </w:pPr>
    </w:p>
    <w:p w:rsidR="00BA7454" w:rsidRPr="00BD5BD9" w:rsidRDefault="00BA7454" w:rsidP="00EB28D5">
      <w:pPr>
        <w:jc w:val="right"/>
      </w:pPr>
    </w:p>
    <w:p w:rsidR="00BA7454" w:rsidRPr="00BD5BD9" w:rsidRDefault="00BA7454" w:rsidP="00EB28D5">
      <w:pPr>
        <w:jc w:val="right"/>
      </w:pPr>
    </w:p>
    <w:p w:rsidR="00BA7454" w:rsidRPr="00F3038C" w:rsidRDefault="00BA7454" w:rsidP="00F3038C">
      <w:pPr>
        <w:tabs>
          <w:tab w:val="left" w:pos="5145"/>
        </w:tabs>
      </w:pPr>
    </w:p>
    <w:p w:rsidR="00BA7454" w:rsidRDefault="00BA7454" w:rsidP="00F3038C"/>
    <w:p w:rsidR="00BA7454" w:rsidRDefault="00BA7454" w:rsidP="00F3038C"/>
    <w:p w:rsidR="00BA7454" w:rsidRPr="00F3038C" w:rsidRDefault="00BA7454" w:rsidP="00F3038C">
      <w:pPr>
        <w:tabs>
          <w:tab w:val="left" w:pos="2010"/>
        </w:tabs>
      </w:pPr>
    </w:p>
    <w:sectPr w:rsidR="00BA7454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4F24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299D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33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5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3B0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E7A05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86326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A745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0AD8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1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2</Pages>
  <Words>481</Words>
  <Characters>2742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2017-02-01T07:23:00Z</cp:lastPrinted>
  <dcterms:created xsi:type="dcterms:W3CDTF">2013-12-27T05:08:00Z</dcterms:created>
  <dcterms:modified xsi:type="dcterms:W3CDTF">2017-02-01T07:24:00Z</dcterms:modified>
</cp:coreProperties>
</file>